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23C2E" w14:textId="3268D05C" w:rsidR="00E7634F" w:rsidRPr="00A079D3" w:rsidRDefault="00E7634F" w:rsidP="00E7634F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 w:rsidR="00CD21A3">
        <w:rPr>
          <w:rFonts w:ascii="Arial" w:hAnsi="Arial" w:cs="Arial"/>
          <w:b/>
          <w:sz w:val="28"/>
          <w:szCs w:val="28"/>
        </w:rPr>
        <w:t>23</w:t>
      </w:r>
    </w:p>
    <w:p w14:paraId="5C8BA573" w14:textId="77777777" w:rsidR="00E7634F" w:rsidRPr="00A079D3" w:rsidRDefault="00E7634F" w:rsidP="00E7634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tbl>
      <w:tblPr>
        <w:tblpPr w:leftFromText="180" w:rightFromText="180" w:vertAnchor="page" w:horzAnchor="margin" w:tblpY="255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7634F" w14:paraId="1EB934E4" w14:textId="77777777" w:rsidTr="00E7634F">
        <w:trPr>
          <w:cantSplit/>
        </w:trPr>
        <w:tc>
          <w:tcPr>
            <w:tcW w:w="6487" w:type="dxa"/>
            <w:vAlign w:val="center"/>
          </w:tcPr>
          <w:p w14:paraId="5C6E5A9F" w14:textId="77777777" w:rsidR="00E7634F" w:rsidRPr="00E7634F" w:rsidRDefault="00E7634F" w:rsidP="00E7634F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E7634F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0977D93" w14:textId="77777777" w:rsidR="00E7634F" w:rsidRDefault="00E7634F" w:rsidP="00E7634F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/>
              </w:rPr>
              <w:drawing>
                <wp:inline distT="0" distB="0" distL="0" distR="0" wp14:anchorId="521D7C74" wp14:editId="16AC4AEF">
                  <wp:extent cx="465827" cy="46582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486" cy="469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34F" w:rsidRPr="0051782D" w14:paraId="1EF0D506" w14:textId="77777777" w:rsidTr="00E7634F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2EC30E" w14:textId="77777777" w:rsidR="00E7634F" w:rsidRPr="00163271" w:rsidRDefault="00E7634F" w:rsidP="00E7634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6FDBAB8" w14:textId="77777777" w:rsidR="00E7634F" w:rsidRPr="0051782D" w:rsidRDefault="00E7634F" w:rsidP="00E7634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E7634F" w14:paraId="2C59BC48" w14:textId="77777777" w:rsidTr="00E7634F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8291927" w14:textId="77777777" w:rsidR="00E7634F" w:rsidRPr="0051782D" w:rsidRDefault="00E7634F" w:rsidP="00E7634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BB6BC10" w14:textId="77777777" w:rsidR="00E7634F" w:rsidRPr="00710D66" w:rsidRDefault="00E7634F" w:rsidP="00E7634F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E7634F" w:rsidRPr="007E0E4F" w14:paraId="7423C174" w14:textId="77777777" w:rsidTr="00E7634F">
        <w:trPr>
          <w:cantSplit/>
        </w:trPr>
        <w:tc>
          <w:tcPr>
            <w:tcW w:w="6487" w:type="dxa"/>
            <w:vMerge w:val="restart"/>
          </w:tcPr>
          <w:p w14:paraId="0998E369" w14:textId="77777777" w:rsidR="00E7634F" w:rsidRPr="00B97876" w:rsidRDefault="00E7634F" w:rsidP="00E7634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B97876">
              <w:rPr>
                <w:rFonts w:ascii="Verdana" w:hAnsi="Verdana"/>
                <w:sz w:val="20"/>
                <w:lang w:val="fr-FR"/>
              </w:rPr>
              <w:t>Source:</w:t>
            </w:r>
            <w:r w:rsidRPr="00B97876">
              <w:rPr>
                <w:lang w:val="fr-FR"/>
              </w:rPr>
              <w:t xml:space="preserve"> </w:t>
            </w:r>
            <w:r w:rsidRPr="00B97876">
              <w:rPr>
                <w:rFonts w:ascii="Verdana" w:hAnsi="Verdana"/>
                <w:sz w:val="20"/>
                <w:lang w:val="fr-FR"/>
              </w:rPr>
              <w:t>Document 5D/TEMP/888(Rev.</w:t>
            </w:r>
            <w:r>
              <w:rPr>
                <w:rFonts w:ascii="Verdana" w:hAnsi="Verdana"/>
                <w:sz w:val="20"/>
                <w:lang w:val="fr-FR"/>
              </w:rPr>
              <w:t>2)edited</w:t>
            </w:r>
            <w:r w:rsidRPr="00B97876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4958F109" w14:textId="77777777" w:rsidR="00E7634F" w:rsidRPr="007E0E4F" w:rsidRDefault="00E7634F" w:rsidP="00E7634F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E7634F" w14:paraId="6B677FCB" w14:textId="77777777" w:rsidTr="00E7634F">
        <w:trPr>
          <w:cantSplit/>
        </w:trPr>
        <w:tc>
          <w:tcPr>
            <w:tcW w:w="6487" w:type="dxa"/>
            <w:vMerge/>
          </w:tcPr>
          <w:p w14:paraId="1AC18185" w14:textId="77777777" w:rsidR="00E7634F" w:rsidRPr="007E0E4F" w:rsidRDefault="00E7634F" w:rsidP="00E7634F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0C9280E5" w14:textId="77777777" w:rsidR="00E7634F" w:rsidRPr="00DA70C7" w:rsidRDefault="00E7634F" w:rsidP="00E7634F">
            <w:pPr>
              <w:pStyle w:val="DocData"/>
              <w:framePr w:hSpace="0" w:wrap="auto" w:hAnchor="text" w:yAlign="inline"/>
            </w:pPr>
            <w:r>
              <w:t>14 July 2023</w:t>
            </w:r>
          </w:p>
        </w:tc>
      </w:tr>
      <w:tr w:rsidR="00E7634F" w14:paraId="556BEDB4" w14:textId="77777777" w:rsidTr="00E7634F">
        <w:trPr>
          <w:cantSplit/>
        </w:trPr>
        <w:tc>
          <w:tcPr>
            <w:tcW w:w="6487" w:type="dxa"/>
            <w:vMerge/>
          </w:tcPr>
          <w:p w14:paraId="7C9E8E32" w14:textId="77777777" w:rsidR="00E7634F" w:rsidRDefault="00E7634F" w:rsidP="00E7634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69C21351" w14:textId="77777777" w:rsidR="00E7634F" w:rsidRPr="00DA70C7" w:rsidRDefault="00E7634F" w:rsidP="00E7634F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E7634F" w14:paraId="7875187C" w14:textId="77777777" w:rsidTr="00E7634F">
        <w:trPr>
          <w:cantSplit/>
        </w:trPr>
        <w:tc>
          <w:tcPr>
            <w:tcW w:w="9889" w:type="dxa"/>
            <w:gridSpan w:val="2"/>
          </w:tcPr>
          <w:p w14:paraId="288B0615" w14:textId="77777777" w:rsidR="00E7634F" w:rsidRDefault="00E7634F" w:rsidP="00E7634F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t xml:space="preserve">ITU-R </w:t>
            </w:r>
            <w:r w:rsidRPr="009908A5">
              <w:t>Working Party 5</w:t>
            </w:r>
            <w:r>
              <w:t>D</w:t>
            </w:r>
          </w:p>
        </w:tc>
      </w:tr>
      <w:tr w:rsidR="00E7634F" w14:paraId="13EB06DC" w14:textId="77777777" w:rsidTr="00E7634F">
        <w:trPr>
          <w:cantSplit/>
        </w:trPr>
        <w:tc>
          <w:tcPr>
            <w:tcW w:w="9889" w:type="dxa"/>
            <w:gridSpan w:val="2"/>
          </w:tcPr>
          <w:p w14:paraId="3F394A7A" w14:textId="77777777" w:rsidR="00E7634F" w:rsidRDefault="00E7634F" w:rsidP="00E7634F">
            <w:pPr>
              <w:pStyle w:val="Title1"/>
              <w:rPr>
                <w:lang w:eastAsia="zh-CN"/>
              </w:rPr>
            </w:pPr>
            <w:bookmarkStart w:id="7" w:name="_Hlk137810392"/>
            <w:bookmarkStart w:id="8" w:name="drec" w:colFirst="0" w:colLast="0"/>
            <w:bookmarkEnd w:id="6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External organizations</w:t>
            </w:r>
            <w:bookmarkEnd w:id="7"/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E7634F" w14:paraId="258A9FB4" w14:textId="77777777" w:rsidTr="00E7634F">
        <w:trPr>
          <w:cantSplit/>
        </w:trPr>
        <w:tc>
          <w:tcPr>
            <w:tcW w:w="9889" w:type="dxa"/>
            <w:gridSpan w:val="2"/>
          </w:tcPr>
          <w:p w14:paraId="3A72E5E9" w14:textId="77777777" w:rsidR="00E7634F" w:rsidRPr="00012B91" w:rsidRDefault="00E7634F" w:rsidP="00E7634F">
            <w:pPr>
              <w:pStyle w:val="Title4"/>
              <w:rPr>
                <w:b w:val="0"/>
                <w:bCs/>
                <w:lang w:eastAsia="zh-CN"/>
              </w:rPr>
            </w:pPr>
            <w:bookmarkStart w:id="9" w:name="dtitle1" w:colFirst="0" w:colLast="0"/>
            <w:bookmarkEnd w:id="8"/>
            <w:r w:rsidRPr="00012B91">
              <w:rPr>
                <w:b w:val="0"/>
                <w:bCs/>
                <w:lang w:eastAsia="zh-CN"/>
              </w:rPr>
              <w:t xml:space="preserve">DRAFT NEW REPORT ITU-R M.[IMT.APPLICATIONS] </w:t>
            </w:r>
          </w:p>
          <w:p w14:paraId="64EAFA21" w14:textId="77777777" w:rsidR="00E7634F" w:rsidRDefault="00E7634F" w:rsidP="00E7634F">
            <w:pPr>
              <w:pStyle w:val="Title4"/>
              <w:rPr>
                <w:lang w:eastAsia="zh-CN"/>
              </w:rPr>
            </w:pPr>
            <w:r w:rsidRPr="00807B6B">
              <w:rPr>
                <w:lang w:eastAsia="zh-CN"/>
              </w:rPr>
              <w:t xml:space="preserve">Applications </w:t>
            </w:r>
            <w:r w:rsidRPr="003A351B">
              <w:rPr>
                <w:lang w:eastAsia="zh-CN"/>
              </w:rPr>
              <w:t xml:space="preserve">of the terrestrial component </w:t>
            </w:r>
            <w:r w:rsidRPr="00807B6B">
              <w:rPr>
                <w:lang w:eastAsia="zh-CN"/>
              </w:rPr>
              <w:t xml:space="preserve">of IMT for specific societal, industrial and </w:t>
            </w:r>
            <w:r>
              <w:rPr>
                <w:lang w:eastAsia="zh-CN"/>
              </w:rPr>
              <w:t>other</w:t>
            </w:r>
            <w:r w:rsidRPr="00807B6B">
              <w:rPr>
                <w:lang w:eastAsia="zh-CN"/>
              </w:rPr>
              <w:t xml:space="preserve"> usages</w:t>
            </w:r>
          </w:p>
        </w:tc>
      </w:tr>
    </w:tbl>
    <w:bookmarkEnd w:id="9"/>
    <w:p w14:paraId="352AC618" w14:textId="29FAAD40" w:rsidR="003B604E" w:rsidRPr="009908A5" w:rsidRDefault="003B604E" w:rsidP="00C538DC">
      <w:pPr>
        <w:pStyle w:val="Normalaftertitle"/>
        <w:jc w:val="both"/>
        <w:rPr>
          <w:iCs/>
        </w:rPr>
      </w:pPr>
      <w:r w:rsidRPr="009908A5">
        <w:t xml:space="preserve">At its </w:t>
      </w:r>
      <w:r>
        <w:t xml:space="preserve">June </w:t>
      </w:r>
      <w:r w:rsidRPr="009908A5">
        <w:t>20</w:t>
      </w:r>
      <w:r>
        <w:t>23</w:t>
      </w:r>
      <w:r w:rsidRPr="009908A5">
        <w:t xml:space="preserve"> meeting, Working Party (WP) 5</w:t>
      </w:r>
      <w:r>
        <w:t>D</w:t>
      </w:r>
      <w:r w:rsidRPr="009908A5">
        <w:t xml:space="preserve"> </w:t>
      </w:r>
      <w:r>
        <w:t xml:space="preserve">has completed </w:t>
      </w:r>
      <w:r w:rsidRPr="009908A5">
        <w:t>its work toward</w:t>
      </w:r>
      <w:r>
        <w:t xml:space="preserve">s the development of a </w:t>
      </w:r>
      <w:r w:rsidR="00FE66FB">
        <w:t>Draft N</w:t>
      </w:r>
      <w:r>
        <w:t xml:space="preserve">ew </w:t>
      </w:r>
      <w:r w:rsidRPr="009A7A2A">
        <w:t>Report ITU-R M.[IMT.</w:t>
      </w:r>
      <w:r>
        <w:t>APPLICATIONS</w:t>
      </w:r>
      <w:r w:rsidRPr="009A7A2A">
        <w:t xml:space="preserve">] on </w:t>
      </w:r>
      <w:r w:rsidR="00B97876" w:rsidRPr="00B97876">
        <w:rPr>
          <w:i/>
          <w:iCs/>
        </w:rPr>
        <w:t>“</w:t>
      </w:r>
      <w:r w:rsidRPr="00B97876">
        <w:rPr>
          <w:i/>
          <w:iCs/>
        </w:rPr>
        <w:t>Applications</w:t>
      </w:r>
      <w:r w:rsidR="003A351B" w:rsidRPr="00B97876">
        <w:rPr>
          <w:i/>
          <w:iCs/>
        </w:rPr>
        <w:t xml:space="preserve"> </w:t>
      </w:r>
      <w:r w:rsidR="003A351B" w:rsidRPr="00B97876">
        <w:rPr>
          <w:i/>
          <w:iCs/>
          <w:lang w:eastAsia="zh-CN"/>
        </w:rPr>
        <w:t>of the terrestrial component</w:t>
      </w:r>
      <w:r w:rsidRPr="00B97876">
        <w:rPr>
          <w:i/>
          <w:iCs/>
        </w:rPr>
        <w:t xml:space="preserve"> of IMT for specific societal, industrial and </w:t>
      </w:r>
      <w:r w:rsidR="002D0DE0" w:rsidRPr="00B97876">
        <w:rPr>
          <w:i/>
          <w:iCs/>
        </w:rPr>
        <w:t>other</w:t>
      </w:r>
      <w:r w:rsidR="002D0DE0" w:rsidRPr="003B604E">
        <w:rPr>
          <w:i/>
          <w:iCs/>
        </w:rPr>
        <w:t xml:space="preserve"> </w:t>
      </w:r>
      <w:r w:rsidRPr="003B604E">
        <w:rPr>
          <w:i/>
          <w:iCs/>
        </w:rPr>
        <w:t>usages</w:t>
      </w:r>
      <w:r w:rsidR="00B97876">
        <w:rPr>
          <w:i/>
          <w:iCs/>
        </w:rPr>
        <w:t>”</w:t>
      </w:r>
      <w:r>
        <w:t>.</w:t>
      </w:r>
    </w:p>
    <w:p w14:paraId="44FE5A30" w14:textId="6D6A14C3" w:rsidR="003B604E" w:rsidRPr="009908A5" w:rsidRDefault="003B604E" w:rsidP="00C538DC">
      <w:pPr>
        <w:jc w:val="both"/>
        <w:rPr>
          <w:lang w:eastAsia="zh-CN"/>
        </w:rPr>
      </w:pPr>
      <w:r w:rsidRPr="009908A5">
        <w:t xml:space="preserve">The </w:t>
      </w:r>
      <w:r w:rsidR="00B97876">
        <w:t>agreed</w:t>
      </w:r>
      <w:r>
        <w:t xml:space="preserve"> </w:t>
      </w:r>
      <w:r w:rsidRPr="009908A5">
        <w:t xml:space="preserve">version of the </w:t>
      </w:r>
      <w:r>
        <w:t xml:space="preserve">Report </w:t>
      </w:r>
      <w:bookmarkStart w:id="10" w:name="_Hlk140503616"/>
      <w:r w:rsidR="00B97876">
        <w:t xml:space="preserve">has been </w:t>
      </w:r>
      <w:r w:rsidR="00012B91">
        <w:t>submitted</w:t>
      </w:r>
      <w:r w:rsidR="00B97876">
        <w:t xml:space="preserve"> to the parent Study Group 5 for approval </w:t>
      </w:r>
      <w:r w:rsidR="00B97876" w:rsidRPr="00F33F59">
        <w:rPr>
          <w:rFonts w:eastAsia="SimSun"/>
        </w:rPr>
        <w:t>(</w:t>
      </w:r>
      <w:r w:rsidR="00B97876" w:rsidRPr="00B97876">
        <w:rPr>
          <w:rFonts w:eastAsia="SimSun"/>
        </w:rPr>
        <w:t xml:space="preserve">Document </w:t>
      </w:r>
      <w:hyperlink r:id="rId8" w:history="1">
        <w:r w:rsidR="00B97876" w:rsidRPr="00B97876">
          <w:rPr>
            <w:rStyle w:val="Hyperlink"/>
            <w:rFonts w:eastAsia="SimSun"/>
          </w:rPr>
          <w:t>5/139</w:t>
        </w:r>
      </w:hyperlink>
      <w:r w:rsidR="00B97876" w:rsidRPr="00B97876">
        <w:rPr>
          <w:rFonts w:eastAsia="SimSun"/>
        </w:rPr>
        <w:t>)</w:t>
      </w:r>
      <w:bookmarkEnd w:id="10"/>
      <w:r w:rsidR="00012B91">
        <w:rPr>
          <w:rFonts w:eastAsia="SimSun"/>
        </w:rPr>
        <w:t xml:space="preserve"> and </w:t>
      </w:r>
      <w:r w:rsidR="00012B91">
        <w:t>is attached herewith</w:t>
      </w:r>
      <w:r w:rsidR="00B97876" w:rsidRPr="00B97876">
        <w:t>.</w:t>
      </w:r>
    </w:p>
    <w:p w14:paraId="6CD6CA9D" w14:textId="5DBF8EB4" w:rsidR="003B604E" w:rsidRPr="009908A5" w:rsidRDefault="003B604E" w:rsidP="003C59F6">
      <w:pPr>
        <w:spacing w:after="600"/>
        <w:jc w:val="both"/>
        <w:rPr>
          <w:lang w:eastAsia="zh-CN"/>
        </w:rPr>
      </w:pPr>
      <w:r w:rsidRPr="009908A5">
        <w:t>Working Party</w:t>
      </w:r>
      <w:r w:rsidRPr="009908A5">
        <w:rPr>
          <w:lang w:eastAsia="zh-CN"/>
        </w:rPr>
        <w:t xml:space="preserve"> 5</w:t>
      </w:r>
      <w:r>
        <w:rPr>
          <w:lang w:eastAsia="zh-CN"/>
        </w:rPr>
        <w:t>D</w:t>
      </w:r>
      <w:r w:rsidRPr="009908A5">
        <w:rPr>
          <w:lang w:eastAsia="zh-CN"/>
        </w:rPr>
        <w:t xml:space="preserve"> would </w:t>
      </w:r>
      <w:r>
        <w:rPr>
          <w:lang w:eastAsia="zh-CN"/>
        </w:rPr>
        <w:t xml:space="preserve">like to thank </w:t>
      </w:r>
      <w:bookmarkStart w:id="11" w:name="_Hlk140503466"/>
      <w:r>
        <w:rPr>
          <w:lang w:eastAsia="zh-CN"/>
        </w:rPr>
        <w:t xml:space="preserve">the external organisations </w:t>
      </w:r>
      <w:bookmarkEnd w:id="11"/>
      <w:r>
        <w:rPr>
          <w:lang w:eastAsia="zh-CN"/>
        </w:rPr>
        <w:t>for their inputs and comments during the development of the report.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639"/>
      </w:tblGrid>
      <w:tr w:rsidR="003B604E" w:rsidRPr="009908A5" w14:paraId="1C1B3529" w14:textId="77777777" w:rsidTr="00623903">
        <w:trPr>
          <w:cantSplit/>
        </w:trPr>
        <w:tc>
          <w:tcPr>
            <w:tcW w:w="5000" w:type="pct"/>
          </w:tcPr>
          <w:p w14:paraId="0727C773" w14:textId="77777777" w:rsidR="003B604E" w:rsidRPr="009908A5" w:rsidRDefault="003B604E" w:rsidP="00623903">
            <w:r w:rsidRPr="009908A5">
              <w:rPr>
                <w:b/>
              </w:rPr>
              <w:t>Status:</w:t>
            </w:r>
            <w:r w:rsidRPr="009908A5">
              <w:rPr>
                <w:b/>
              </w:rPr>
              <w:tab/>
            </w:r>
            <w:r w:rsidRPr="009908A5">
              <w:t>For information</w:t>
            </w:r>
          </w:p>
        </w:tc>
      </w:tr>
    </w:tbl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FE3CE9" w:rsidRPr="002F7D23" w14:paraId="12059845" w14:textId="77777777" w:rsidTr="00517FA4">
        <w:trPr>
          <w:jc w:val="center"/>
        </w:trPr>
        <w:tc>
          <w:tcPr>
            <w:tcW w:w="2500" w:type="pct"/>
          </w:tcPr>
          <w:p w14:paraId="5E8EE7A2" w14:textId="77777777" w:rsidR="00FE3CE9" w:rsidRPr="00F970CD" w:rsidRDefault="00FE3CE9" w:rsidP="00517FA4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2B590AF1" w14:textId="77777777" w:rsidR="00FE3CE9" w:rsidRPr="002F7D23" w:rsidRDefault="00FE3CE9" w:rsidP="00517FA4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9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426D6945" w14:textId="62B262DE" w:rsidR="00FE3CE9" w:rsidRPr="00FE3CE9" w:rsidRDefault="00FE3CE9" w:rsidP="007E0E4F">
      <w:pPr>
        <w:pStyle w:val="Normalaftertitle"/>
        <w:ind w:left="1871" w:hanging="1871"/>
        <w:jc w:val="both"/>
        <w:rPr>
          <w:iCs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>
        <w:rPr>
          <w:rFonts w:eastAsia="SimSun"/>
        </w:rPr>
        <w:t>D</w:t>
      </w:r>
      <w:r w:rsidRPr="00F33F59">
        <w:rPr>
          <w:rFonts w:eastAsia="SimSun"/>
        </w:rPr>
        <w:t xml:space="preserve">raft </w:t>
      </w:r>
      <w:r w:rsidR="00B97876">
        <w:rPr>
          <w:rFonts w:eastAsia="SimSun"/>
        </w:rPr>
        <w:t>n</w:t>
      </w:r>
      <w:r w:rsidRPr="00F33F59">
        <w:rPr>
          <w:rFonts w:eastAsia="SimSun"/>
        </w:rPr>
        <w:t>ew Report</w:t>
      </w:r>
      <w:r w:rsidRPr="009A7A2A">
        <w:t xml:space="preserve"> ITU-R M.[IMT.</w:t>
      </w:r>
      <w:r>
        <w:t>APPLICATIONS</w:t>
      </w:r>
      <w:r w:rsidRPr="009A7A2A">
        <w:t xml:space="preserve">] </w:t>
      </w:r>
      <w:r w:rsidR="00012B91">
        <w:t>-</w:t>
      </w:r>
      <w:r w:rsidRPr="009A7A2A">
        <w:t xml:space="preserve"> </w:t>
      </w:r>
      <w:r w:rsidR="007A0896">
        <w:t>“</w:t>
      </w:r>
      <w:r w:rsidRPr="003B604E">
        <w:rPr>
          <w:i/>
          <w:iCs/>
        </w:rPr>
        <w:t xml:space="preserve">Applications </w:t>
      </w:r>
      <w:r w:rsidR="003A351B" w:rsidRPr="003A351B">
        <w:rPr>
          <w:i/>
          <w:iCs/>
        </w:rPr>
        <w:t xml:space="preserve">of the terrestrial component </w:t>
      </w:r>
      <w:r w:rsidRPr="003B604E">
        <w:rPr>
          <w:i/>
          <w:iCs/>
        </w:rPr>
        <w:t xml:space="preserve">of IMT for specific societal, industrial and </w:t>
      </w:r>
      <w:r w:rsidR="002D0DE0">
        <w:rPr>
          <w:i/>
          <w:iCs/>
        </w:rPr>
        <w:t>other</w:t>
      </w:r>
      <w:r w:rsidR="002D0DE0" w:rsidRPr="003B604E">
        <w:rPr>
          <w:i/>
          <w:iCs/>
        </w:rPr>
        <w:t xml:space="preserve"> </w:t>
      </w:r>
      <w:r w:rsidRPr="003B604E">
        <w:rPr>
          <w:i/>
          <w:iCs/>
        </w:rPr>
        <w:t>usages</w:t>
      </w:r>
      <w:r w:rsidR="007A0896">
        <w:rPr>
          <w:i/>
          <w:iCs/>
        </w:rPr>
        <w:t>”</w:t>
      </w:r>
      <w:r>
        <w:t>.</w:t>
      </w:r>
      <w:r w:rsidR="00E7634F">
        <w:rPr>
          <w:iCs/>
        </w:rPr>
        <w:br/>
        <w:t>R19-SG-5-C-0139!!MSW-E_compressed</w:t>
      </w:r>
    </w:p>
    <w:p w14:paraId="76806CDB" w14:textId="0F715003" w:rsidR="00F81C80" w:rsidRDefault="00F81C80">
      <w:pPr>
        <w:jc w:val="center"/>
      </w:pPr>
      <w:r>
        <w:t>______________</w:t>
      </w:r>
    </w:p>
    <w:sectPr w:rsidR="00F81C80" w:rsidSect="00B97876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D919" w14:textId="77777777" w:rsidR="00F714C2" w:rsidRDefault="00F714C2">
      <w:r>
        <w:separator/>
      </w:r>
    </w:p>
  </w:endnote>
  <w:endnote w:type="continuationSeparator" w:id="0">
    <w:p w14:paraId="63599DD1" w14:textId="77777777" w:rsidR="00F714C2" w:rsidRDefault="00F7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E7CB" w14:textId="5EFF40B1" w:rsidR="00FA124A" w:rsidRPr="002F7CB3" w:rsidRDefault="00000000">
    <w:pPr>
      <w:pStyle w:val="Footer"/>
      <w:rPr>
        <w:lang w:val="en-US"/>
      </w:rPr>
    </w:pPr>
    <w:fldSimple w:instr=" FILENAME \p \* MERGEFORMAT ">
      <w:r w:rsidR="00E16A00" w:rsidRPr="00E16A00">
        <w:rPr>
          <w:lang w:val="en-US"/>
        </w:rPr>
        <w:t>Document2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7634F">
      <w:t>17.07.23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16A0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3C2E" w14:textId="5D0B1807" w:rsidR="00FA124A" w:rsidRPr="006C39D9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6C39D9" w:rsidRPr="006C39D9">
        <w:rPr>
          <w:lang w:val="en-US"/>
        </w:rPr>
        <w:t>M</w:t>
      </w:r>
      <w:r w:rsidR="006C39D9">
        <w:t>:\BRSGD\TEXT2019\SG05\WP5D\DT\888Rev2e.docx</w:t>
      </w:r>
    </w:fldSimple>
    <w:r w:rsidR="006C39D9" w:rsidRPr="00622706">
      <w:rPr>
        <w:lang w:val="en-US"/>
      </w:rPr>
      <w:tab/>
    </w:r>
    <w:r w:rsidR="006C39D9">
      <w:rPr>
        <w:lang w:val="en-US"/>
      </w:rPr>
      <w:tab/>
    </w:r>
    <w:r w:rsidR="006C39D9" w:rsidRPr="00622706">
      <w:fldChar w:fldCharType="begin"/>
    </w:r>
    <w:r w:rsidR="006C39D9" w:rsidRPr="00622706">
      <w:instrText xml:space="preserve"> savedate \@ dd.MM.yy </w:instrText>
    </w:r>
    <w:r w:rsidR="006C39D9" w:rsidRPr="00622706">
      <w:fldChar w:fldCharType="separate"/>
    </w:r>
    <w:r w:rsidR="00E7634F">
      <w:t>17.07.23</w:t>
    </w:r>
    <w:r w:rsidR="006C39D9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2A494" w14:textId="77777777" w:rsidR="00F714C2" w:rsidRDefault="00F714C2">
      <w:r>
        <w:t>____________________</w:t>
      </w:r>
    </w:p>
  </w:footnote>
  <w:footnote w:type="continuationSeparator" w:id="0">
    <w:p w14:paraId="2D2001C8" w14:textId="77777777" w:rsidR="00F714C2" w:rsidRDefault="00F714C2">
      <w:r>
        <w:continuationSeparator/>
      </w:r>
    </w:p>
  </w:footnote>
  <w:footnote w:id="1">
    <w:p w14:paraId="355FC5D0" w14:textId="77777777" w:rsidR="00E7634F" w:rsidRPr="005C5061" w:rsidRDefault="00E7634F" w:rsidP="00E7634F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Including 3GPP Proponent, TSDSI and ETSI</w:t>
      </w:r>
      <w:r w:rsidRPr="005C5061">
        <w:rPr>
          <w:i/>
          <w:iCs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255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42DD1CF4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1727934">
    <w:abstractNumId w:val="9"/>
  </w:num>
  <w:num w:numId="2" w16cid:durableId="668338281">
    <w:abstractNumId w:val="7"/>
  </w:num>
  <w:num w:numId="3" w16cid:durableId="93746433">
    <w:abstractNumId w:val="6"/>
  </w:num>
  <w:num w:numId="4" w16cid:durableId="746153712">
    <w:abstractNumId w:val="5"/>
  </w:num>
  <w:num w:numId="5" w16cid:durableId="1936285537">
    <w:abstractNumId w:val="4"/>
  </w:num>
  <w:num w:numId="6" w16cid:durableId="100613754">
    <w:abstractNumId w:val="8"/>
  </w:num>
  <w:num w:numId="7" w16cid:durableId="1728991336">
    <w:abstractNumId w:val="3"/>
  </w:num>
  <w:num w:numId="8" w16cid:durableId="1038092959">
    <w:abstractNumId w:val="2"/>
  </w:num>
  <w:num w:numId="9" w16cid:durableId="118694865">
    <w:abstractNumId w:val="1"/>
  </w:num>
  <w:num w:numId="10" w16cid:durableId="354305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00"/>
    <w:rsid w:val="000069D4"/>
    <w:rsid w:val="00012B91"/>
    <w:rsid w:val="000174AD"/>
    <w:rsid w:val="00047A1D"/>
    <w:rsid w:val="000604B9"/>
    <w:rsid w:val="00070971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B1E28"/>
    <w:rsid w:val="00202DC1"/>
    <w:rsid w:val="002116EE"/>
    <w:rsid w:val="002309D8"/>
    <w:rsid w:val="002A7FE2"/>
    <w:rsid w:val="002D0DE0"/>
    <w:rsid w:val="002E1B4F"/>
    <w:rsid w:val="002F2E67"/>
    <w:rsid w:val="002F7CB3"/>
    <w:rsid w:val="00315546"/>
    <w:rsid w:val="00330567"/>
    <w:rsid w:val="00386A9D"/>
    <w:rsid w:val="00391081"/>
    <w:rsid w:val="003A351B"/>
    <w:rsid w:val="003B2789"/>
    <w:rsid w:val="003B604E"/>
    <w:rsid w:val="003C13CE"/>
    <w:rsid w:val="003C697E"/>
    <w:rsid w:val="003E2518"/>
    <w:rsid w:val="003E7CEF"/>
    <w:rsid w:val="004151EF"/>
    <w:rsid w:val="0048654D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67D0C"/>
    <w:rsid w:val="006C39D9"/>
    <w:rsid w:val="006E67F8"/>
    <w:rsid w:val="007148B8"/>
    <w:rsid w:val="007A0896"/>
    <w:rsid w:val="007E0E4F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970A3"/>
    <w:rsid w:val="00AD2345"/>
    <w:rsid w:val="00AF173A"/>
    <w:rsid w:val="00B066A4"/>
    <w:rsid w:val="00B07A13"/>
    <w:rsid w:val="00B4279B"/>
    <w:rsid w:val="00B45FC9"/>
    <w:rsid w:val="00B76F35"/>
    <w:rsid w:val="00B81138"/>
    <w:rsid w:val="00B97876"/>
    <w:rsid w:val="00BC7CCF"/>
    <w:rsid w:val="00BE470B"/>
    <w:rsid w:val="00C57A91"/>
    <w:rsid w:val="00C60E5D"/>
    <w:rsid w:val="00CC01C2"/>
    <w:rsid w:val="00CD21A3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16A00"/>
    <w:rsid w:val="00E27D7E"/>
    <w:rsid w:val="00E42E13"/>
    <w:rsid w:val="00E56D5C"/>
    <w:rsid w:val="00E6243A"/>
    <w:rsid w:val="00E6257C"/>
    <w:rsid w:val="00E63C59"/>
    <w:rsid w:val="00E7634F"/>
    <w:rsid w:val="00F25662"/>
    <w:rsid w:val="00F31AE3"/>
    <w:rsid w:val="00F714C2"/>
    <w:rsid w:val="00F81C80"/>
    <w:rsid w:val="00FA124A"/>
    <w:rsid w:val="00FC08DD"/>
    <w:rsid w:val="00FC2316"/>
    <w:rsid w:val="00FC2CFD"/>
    <w:rsid w:val="00FE3CE9"/>
    <w:rsid w:val="00F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2A89D"/>
  <w15:docId w15:val="{418D129A-CC42-44B5-9712-7A928C8E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paragraph" w:styleId="Revision">
    <w:name w:val="Revision"/>
    <w:hidden/>
    <w:uiPriority w:val="99"/>
    <w:semiHidden/>
    <w:rsid w:val="00A970A3"/>
    <w:rPr>
      <w:rFonts w:ascii="Times New Roman" w:hAnsi="Times New Roman"/>
      <w:sz w:val="24"/>
      <w:lang w:val="en-GB" w:eastAsia="en-US"/>
    </w:rPr>
  </w:style>
  <w:style w:type="table" w:customStyle="1" w:styleId="15">
    <w:name w:val="표 구분선15"/>
    <w:basedOn w:val="TableNormal"/>
    <w:qFormat/>
    <w:rsid w:val="00FE3C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978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7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19-SG05-C-013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JK</cp:lastModifiedBy>
  <cp:revision>5</cp:revision>
  <cp:lastPrinted>2008-02-21T14:04:00Z</cp:lastPrinted>
  <dcterms:created xsi:type="dcterms:W3CDTF">2023-07-17T16:07:00Z</dcterms:created>
  <dcterms:modified xsi:type="dcterms:W3CDTF">2023-08-16T14:06:00Z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